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CFB63C3" w14:textId="77777777" w:rsidR="009C1323" w:rsidRDefault="009C1323" w:rsidP="009C1323">
            <w:pPr>
              <w:jc w:val="center"/>
              <w:rPr>
                <w:rFonts w:ascii="Calibri Light" w:hAnsi="Calibri Light" w:cs="Calibri Light"/>
                <w:b/>
                <w:lang w:val="lt-LT"/>
              </w:rPr>
            </w:pPr>
            <w:r w:rsidRPr="00AE41A4">
              <w:rPr>
                <w:rFonts w:ascii="Calibri Light" w:hAnsi="Calibri Light" w:cs="Calibri Light"/>
                <w:b/>
                <w:lang w:val="lt-LT"/>
              </w:rPr>
              <w:t>Lengvųjų automobilių nuoma (PPR-835)</w:t>
            </w:r>
          </w:p>
          <w:p w14:paraId="632F1CA2" w14:textId="77777777" w:rsidR="009C1323" w:rsidRDefault="009C1323" w:rsidP="009C1323">
            <w:pPr>
              <w:jc w:val="center"/>
              <w:rPr>
                <w:rFonts w:ascii="Calibri Light" w:hAnsi="Calibri Light" w:cs="Calibri Light"/>
                <w:b/>
                <w:lang w:val="lt-LT"/>
              </w:rPr>
            </w:pPr>
          </w:p>
          <w:p w14:paraId="658280B9" w14:textId="7B9FAE27" w:rsidR="009C1323" w:rsidRPr="001A1EE6" w:rsidRDefault="00FC69C5" w:rsidP="009C1323">
            <w:pPr>
              <w:jc w:val="center"/>
              <w:rPr>
                <w:rFonts w:ascii="Calibri Light" w:hAnsi="Calibri Light" w:cs="Calibri Light"/>
                <w:b/>
                <w:lang w:val="lt-LT"/>
              </w:rPr>
            </w:pPr>
            <w:r>
              <w:rPr>
                <w:rFonts w:ascii="Calibri Light" w:hAnsi="Calibri Light" w:cs="Calibri Light"/>
                <w:b/>
                <w:lang w:val="lt-LT"/>
              </w:rPr>
              <w:t>[</w:t>
            </w:r>
            <w:r w:rsidR="009C1323" w:rsidRPr="009C1323">
              <w:rPr>
                <w:rFonts w:ascii="Calibri Light" w:hAnsi="Calibri Light" w:cs="Calibri Light"/>
                <w:b/>
                <w:lang w:val="lt-LT"/>
              </w:rPr>
              <w:t>Šiaulių – 2 automobiliai (penkta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5215E14A" w:rsidR="001F4D97" w:rsidRPr="009F0246" w:rsidRDefault="008B6BA1" w:rsidP="009C132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9F0246" w:rsidRPr="00C60F9E" w14:paraId="02466B39" w14:textId="77777777" w:rsidTr="00FC69C5">
        <w:tc>
          <w:tcPr>
            <w:tcW w:w="376" w:type="pct"/>
            <w:shd w:val="clear" w:color="auto" w:fill="F2F2F2" w:themeFill="background1" w:themeFillShade="F2"/>
            <w:vAlign w:val="center"/>
          </w:tcPr>
          <w:p w14:paraId="4DBA6317" w14:textId="77777777" w:rsidR="009F0246" w:rsidRPr="00FC69C5" w:rsidRDefault="009F0246" w:rsidP="00FC69C5">
            <w:pPr>
              <w:spacing w:after="0" w:line="240" w:lineRule="auto"/>
              <w:jc w:val="center"/>
              <w:rPr>
                <w:rFonts w:ascii="Calibri Light" w:hAnsi="Calibri Light" w:cs="Calibri Light"/>
                <w:b/>
                <w:bCs/>
                <w:sz w:val="24"/>
                <w:szCs w:val="24"/>
                <w:lang w:val="lt-LT"/>
              </w:rPr>
            </w:pPr>
            <w:r w:rsidRPr="00FC69C5">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02783B55"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5988D46A"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7149CA9D"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36EECD4A"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9F0246" w:rsidRPr="00C60F9E" w14:paraId="75972F45" w14:textId="77777777" w:rsidTr="00FB575E">
        <w:tc>
          <w:tcPr>
            <w:tcW w:w="3671" w:type="pct"/>
            <w:gridSpan w:val="3"/>
            <w:vAlign w:val="center"/>
          </w:tcPr>
          <w:p w14:paraId="628C2D4A" w14:textId="77777777" w:rsidR="009F0246" w:rsidRPr="00C60F9E" w:rsidRDefault="009F0246"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36B269F2" w14:textId="77777777" w:rsidR="009F0246" w:rsidRDefault="009F0246" w:rsidP="00FB575E">
            <w:pPr>
              <w:spacing w:after="0" w:line="240" w:lineRule="auto"/>
              <w:jc w:val="center"/>
              <w:rPr>
                <w:rFonts w:ascii="Calibri Light" w:hAnsi="Calibri Light" w:cs="Calibri Light"/>
                <w:b/>
                <w:bCs/>
                <w:sz w:val="24"/>
                <w:szCs w:val="24"/>
                <w:lang w:val="lt-LT"/>
              </w:rPr>
            </w:pPr>
          </w:p>
        </w:tc>
      </w:tr>
      <w:tr w:rsidR="009F0246" w:rsidRPr="00C60F9E" w14:paraId="6E7F8D1B" w14:textId="77777777" w:rsidTr="00FB575E">
        <w:tc>
          <w:tcPr>
            <w:tcW w:w="376" w:type="pct"/>
            <w:shd w:val="clear" w:color="auto" w:fill="D9D9D9" w:themeFill="background1" w:themeFillShade="D9"/>
            <w:vAlign w:val="center"/>
          </w:tcPr>
          <w:p w14:paraId="43FD5969"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695BE7FC"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05DF9C65"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0B01BEC9" w14:textId="77777777" w:rsidTr="00FB575E">
        <w:tc>
          <w:tcPr>
            <w:tcW w:w="376" w:type="pct"/>
            <w:shd w:val="clear" w:color="auto" w:fill="FDE9D9" w:themeFill="accent6" w:themeFillTint="33"/>
            <w:vAlign w:val="center"/>
          </w:tcPr>
          <w:p w14:paraId="2E552A6A"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1448E3AD" w14:textId="77777777" w:rsidR="009F0246"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4B531C0B" w14:textId="77777777" w:rsidR="009F0246" w:rsidRPr="00C60F9E" w:rsidRDefault="009F0246"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4E67B4AD" w14:textId="77777777" w:rsidR="009F0246"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B8B3326" w14:textId="77777777" w:rsidR="009F0246" w:rsidRPr="00A26892" w:rsidRDefault="009F0246"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263644FF" w14:textId="77777777" w:rsidR="009F0246" w:rsidRPr="00C60F9E" w:rsidRDefault="009F0246" w:rsidP="00FB575E">
            <w:pPr>
              <w:spacing w:after="0" w:line="240" w:lineRule="auto"/>
              <w:rPr>
                <w:rFonts w:ascii="Calibri Light" w:hAnsi="Calibri Light" w:cs="Calibri Light"/>
                <w:sz w:val="24"/>
                <w:szCs w:val="24"/>
                <w:lang w:val="lt-LT"/>
              </w:rPr>
            </w:pPr>
          </w:p>
        </w:tc>
      </w:tr>
      <w:tr w:rsidR="000823F0" w:rsidRPr="00C60F9E" w14:paraId="6FDB4C6B" w14:textId="77777777" w:rsidTr="000823F0">
        <w:tc>
          <w:tcPr>
            <w:tcW w:w="376" w:type="pct"/>
            <w:vAlign w:val="center"/>
          </w:tcPr>
          <w:p w14:paraId="5D00D7D2" w14:textId="22406424" w:rsidR="000823F0" w:rsidRPr="000823F0" w:rsidRDefault="000823F0" w:rsidP="000823F0">
            <w:pPr>
              <w:spacing w:after="0" w:line="240" w:lineRule="auto"/>
              <w:jc w:val="center"/>
              <w:rPr>
                <w:rFonts w:ascii="Calibri Light" w:hAnsi="Calibri Light" w:cs="Calibri Light"/>
                <w:sz w:val="24"/>
                <w:szCs w:val="24"/>
                <w:lang w:val="lt-LT"/>
              </w:rPr>
            </w:pPr>
            <w:r w:rsidRPr="000823F0">
              <w:rPr>
                <w:rFonts w:ascii="Calibri Light" w:hAnsi="Calibri Light" w:cs="Calibri Light"/>
              </w:rPr>
              <w:t>1.2.</w:t>
            </w:r>
          </w:p>
        </w:tc>
        <w:tc>
          <w:tcPr>
            <w:tcW w:w="1966" w:type="pct"/>
            <w:vAlign w:val="center"/>
          </w:tcPr>
          <w:p w14:paraId="046472FA"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1C9B9293"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1752DC42"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60D8950F" w14:textId="77777777" w:rsidR="000823F0" w:rsidRPr="00C60F9E" w:rsidRDefault="000823F0" w:rsidP="000823F0">
            <w:pPr>
              <w:spacing w:after="0" w:line="240" w:lineRule="auto"/>
              <w:rPr>
                <w:rFonts w:ascii="Calibri Light" w:hAnsi="Calibri Light" w:cs="Calibri Light"/>
                <w:sz w:val="24"/>
                <w:szCs w:val="24"/>
                <w:lang w:val="lt-LT"/>
              </w:rPr>
            </w:pPr>
          </w:p>
        </w:tc>
      </w:tr>
      <w:tr w:rsidR="000823F0" w:rsidRPr="00C60F9E" w14:paraId="431682F2" w14:textId="77777777" w:rsidTr="000823F0">
        <w:tc>
          <w:tcPr>
            <w:tcW w:w="376" w:type="pct"/>
            <w:vAlign w:val="center"/>
          </w:tcPr>
          <w:p w14:paraId="4B0F9B42" w14:textId="1B4E8B94" w:rsidR="000823F0" w:rsidRPr="000823F0" w:rsidRDefault="000823F0" w:rsidP="000823F0">
            <w:pPr>
              <w:spacing w:after="0" w:line="240" w:lineRule="auto"/>
              <w:jc w:val="center"/>
              <w:rPr>
                <w:rFonts w:ascii="Calibri Light" w:hAnsi="Calibri Light" w:cs="Calibri Light"/>
                <w:sz w:val="24"/>
                <w:szCs w:val="24"/>
                <w:lang w:val="lt-LT"/>
              </w:rPr>
            </w:pPr>
            <w:r w:rsidRPr="000823F0">
              <w:rPr>
                <w:rFonts w:ascii="Calibri Light" w:hAnsi="Calibri Light" w:cs="Calibri Light"/>
              </w:rPr>
              <w:t>1.3.</w:t>
            </w:r>
          </w:p>
        </w:tc>
        <w:tc>
          <w:tcPr>
            <w:tcW w:w="1966" w:type="pct"/>
            <w:vAlign w:val="center"/>
          </w:tcPr>
          <w:p w14:paraId="30C40C84"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6C21001D"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490E4269" w14:textId="77777777" w:rsidR="000823F0" w:rsidRPr="00C60F9E" w:rsidRDefault="000823F0" w:rsidP="000823F0">
            <w:pPr>
              <w:spacing w:after="0" w:line="240" w:lineRule="auto"/>
              <w:rPr>
                <w:rFonts w:ascii="Calibri Light" w:hAnsi="Calibri Light" w:cs="Calibri Light"/>
                <w:sz w:val="24"/>
                <w:szCs w:val="24"/>
                <w:lang w:val="lt-LT"/>
              </w:rPr>
            </w:pPr>
          </w:p>
        </w:tc>
      </w:tr>
      <w:tr w:rsidR="000823F0" w:rsidRPr="00C60F9E" w14:paraId="2EC2D795" w14:textId="77777777" w:rsidTr="000823F0">
        <w:tc>
          <w:tcPr>
            <w:tcW w:w="376" w:type="pct"/>
            <w:vAlign w:val="center"/>
          </w:tcPr>
          <w:p w14:paraId="51AA5EB8" w14:textId="2F4D5FB8" w:rsidR="000823F0" w:rsidRPr="000823F0" w:rsidRDefault="000823F0" w:rsidP="000823F0">
            <w:pPr>
              <w:spacing w:after="0" w:line="240" w:lineRule="auto"/>
              <w:jc w:val="center"/>
              <w:rPr>
                <w:rFonts w:ascii="Calibri Light" w:hAnsi="Calibri Light" w:cs="Calibri Light"/>
                <w:sz w:val="24"/>
                <w:szCs w:val="24"/>
                <w:lang w:val="lt-LT"/>
              </w:rPr>
            </w:pPr>
            <w:r w:rsidRPr="000823F0">
              <w:rPr>
                <w:rFonts w:ascii="Calibri Light" w:hAnsi="Calibri Light" w:cs="Calibri Light"/>
              </w:rPr>
              <w:t>1.4.</w:t>
            </w:r>
          </w:p>
        </w:tc>
        <w:tc>
          <w:tcPr>
            <w:tcW w:w="1966" w:type="pct"/>
            <w:vAlign w:val="center"/>
          </w:tcPr>
          <w:p w14:paraId="1000ACC3"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04F0683F"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15DBDD3B" w14:textId="77777777" w:rsidR="000823F0" w:rsidRPr="00C60F9E" w:rsidRDefault="000823F0" w:rsidP="000823F0">
            <w:pPr>
              <w:spacing w:after="0" w:line="240" w:lineRule="auto"/>
              <w:rPr>
                <w:rFonts w:ascii="Calibri Light" w:hAnsi="Calibri Light" w:cs="Calibri Light"/>
                <w:sz w:val="24"/>
                <w:szCs w:val="24"/>
                <w:lang w:val="lt-LT"/>
              </w:rPr>
            </w:pPr>
          </w:p>
        </w:tc>
      </w:tr>
      <w:tr w:rsidR="000823F0" w:rsidRPr="00C60F9E" w14:paraId="484A0E21" w14:textId="77777777" w:rsidTr="000823F0">
        <w:tc>
          <w:tcPr>
            <w:tcW w:w="376" w:type="pct"/>
            <w:vAlign w:val="center"/>
          </w:tcPr>
          <w:p w14:paraId="03D53CFC" w14:textId="465DDD1A" w:rsidR="000823F0" w:rsidRPr="000823F0" w:rsidRDefault="000823F0" w:rsidP="000823F0">
            <w:pPr>
              <w:spacing w:after="0" w:line="240" w:lineRule="auto"/>
              <w:jc w:val="center"/>
              <w:rPr>
                <w:rFonts w:ascii="Calibri Light" w:hAnsi="Calibri Light" w:cs="Calibri Light"/>
                <w:sz w:val="24"/>
                <w:szCs w:val="24"/>
                <w:lang w:val="lt-LT"/>
              </w:rPr>
            </w:pPr>
            <w:r w:rsidRPr="000823F0">
              <w:rPr>
                <w:rFonts w:ascii="Calibri Light" w:hAnsi="Calibri Light" w:cs="Calibri Light"/>
              </w:rPr>
              <w:t>1.5.</w:t>
            </w:r>
          </w:p>
        </w:tc>
        <w:tc>
          <w:tcPr>
            <w:tcW w:w="1966" w:type="pct"/>
            <w:vAlign w:val="center"/>
          </w:tcPr>
          <w:p w14:paraId="26913876"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2C2FC117"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3F0F4800" w14:textId="77777777" w:rsidR="000823F0" w:rsidRPr="00C60F9E" w:rsidRDefault="000823F0" w:rsidP="000823F0">
            <w:pPr>
              <w:spacing w:after="0" w:line="240" w:lineRule="auto"/>
              <w:rPr>
                <w:rFonts w:ascii="Calibri Light" w:hAnsi="Calibri Light" w:cs="Calibri Light"/>
                <w:sz w:val="24"/>
                <w:szCs w:val="24"/>
                <w:lang w:val="lt-LT"/>
              </w:rPr>
            </w:pPr>
          </w:p>
        </w:tc>
      </w:tr>
      <w:tr w:rsidR="000823F0" w:rsidRPr="00C60F9E" w14:paraId="5BDE69B4" w14:textId="77777777" w:rsidTr="000823F0">
        <w:tc>
          <w:tcPr>
            <w:tcW w:w="376" w:type="pct"/>
            <w:vAlign w:val="center"/>
          </w:tcPr>
          <w:p w14:paraId="5C0CD191" w14:textId="19F7FE52" w:rsidR="000823F0" w:rsidRPr="000823F0" w:rsidRDefault="000823F0" w:rsidP="000823F0">
            <w:pPr>
              <w:spacing w:after="0" w:line="240" w:lineRule="auto"/>
              <w:jc w:val="center"/>
              <w:rPr>
                <w:rFonts w:ascii="Calibri Light" w:hAnsi="Calibri Light" w:cs="Calibri Light"/>
                <w:sz w:val="24"/>
                <w:szCs w:val="24"/>
                <w:lang w:val="lt-LT"/>
              </w:rPr>
            </w:pPr>
            <w:r w:rsidRPr="000823F0">
              <w:rPr>
                <w:rFonts w:ascii="Calibri Light" w:hAnsi="Calibri Light" w:cs="Calibri Light"/>
              </w:rPr>
              <w:lastRenderedPageBreak/>
              <w:t>1.6.</w:t>
            </w:r>
          </w:p>
        </w:tc>
        <w:tc>
          <w:tcPr>
            <w:tcW w:w="1966" w:type="pct"/>
            <w:vAlign w:val="center"/>
          </w:tcPr>
          <w:p w14:paraId="72D08FC0"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46279E0E" w14:textId="77777777" w:rsidR="000823F0" w:rsidRPr="00C60F9E" w:rsidRDefault="000823F0" w:rsidP="000823F0">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8E748BD" w14:textId="77777777" w:rsidR="000823F0" w:rsidRPr="00C60F9E" w:rsidRDefault="000823F0" w:rsidP="000823F0">
            <w:pPr>
              <w:spacing w:after="0" w:line="240" w:lineRule="auto"/>
              <w:rPr>
                <w:rFonts w:ascii="Calibri Light" w:hAnsi="Calibri Light" w:cs="Calibri Light"/>
                <w:sz w:val="24"/>
                <w:szCs w:val="24"/>
                <w:lang w:val="lt-LT"/>
              </w:rPr>
            </w:pPr>
          </w:p>
        </w:tc>
      </w:tr>
      <w:tr w:rsidR="009F0246" w:rsidRPr="00C60F9E" w14:paraId="3F4340C5" w14:textId="77777777" w:rsidTr="00FB575E">
        <w:tc>
          <w:tcPr>
            <w:tcW w:w="376" w:type="pct"/>
            <w:shd w:val="clear" w:color="auto" w:fill="D9D9D9" w:themeFill="background1" w:themeFillShade="D9"/>
            <w:vAlign w:val="center"/>
          </w:tcPr>
          <w:p w14:paraId="7E89FFB8"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0F24342D"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7AF25F69"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65799C5C" w14:textId="77777777" w:rsidTr="00FB575E">
        <w:tc>
          <w:tcPr>
            <w:tcW w:w="376" w:type="pct"/>
            <w:vAlign w:val="center"/>
          </w:tcPr>
          <w:p w14:paraId="1218A8B3" w14:textId="64BFAF30" w:rsidR="009F0246" w:rsidRPr="00C60F9E" w:rsidRDefault="000823F0"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2.1.</w:t>
            </w:r>
          </w:p>
        </w:tc>
        <w:tc>
          <w:tcPr>
            <w:tcW w:w="1966" w:type="pct"/>
            <w:vAlign w:val="center"/>
          </w:tcPr>
          <w:p w14:paraId="570C9A6A"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198CC7FA"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48E071C6"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0B8F569" w14:textId="77777777" w:rsidTr="00FB575E">
        <w:tc>
          <w:tcPr>
            <w:tcW w:w="376" w:type="pct"/>
            <w:vAlign w:val="center"/>
          </w:tcPr>
          <w:p w14:paraId="057050B0" w14:textId="71F72D55" w:rsidR="009F0246" w:rsidRPr="00C60F9E" w:rsidRDefault="000823F0"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2.2.</w:t>
            </w:r>
          </w:p>
        </w:tc>
        <w:tc>
          <w:tcPr>
            <w:tcW w:w="1966" w:type="pct"/>
            <w:vAlign w:val="center"/>
          </w:tcPr>
          <w:p w14:paraId="40D42C8E"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26BE1B6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29" w:type="pct"/>
          </w:tcPr>
          <w:p w14:paraId="662E13C2"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6BD33B9" w14:textId="77777777" w:rsidTr="00FB575E">
        <w:tc>
          <w:tcPr>
            <w:tcW w:w="376" w:type="pct"/>
            <w:shd w:val="clear" w:color="auto" w:fill="D9D9D9" w:themeFill="background1" w:themeFillShade="D9"/>
            <w:vAlign w:val="center"/>
          </w:tcPr>
          <w:p w14:paraId="22AB8142"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288A78BA"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63463070"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6BB90789" w14:textId="77777777" w:rsidTr="00FB575E">
        <w:tc>
          <w:tcPr>
            <w:tcW w:w="376" w:type="pct"/>
            <w:vAlign w:val="center"/>
          </w:tcPr>
          <w:p w14:paraId="7375FD6C"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10880170"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4CABDA10"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7D97060"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09B63681" w14:textId="77777777" w:rsidTr="00FB575E">
        <w:tc>
          <w:tcPr>
            <w:tcW w:w="376" w:type="pct"/>
            <w:vAlign w:val="center"/>
          </w:tcPr>
          <w:p w14:paraId="34630BEE"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56CD785C"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238F458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A6B194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7FDD415E" w14:textId="77777777" w:rsidTr="00FB575E">
        <w:tc>
          <w:tcPr>
            <w:tcW w:w="376" w:type="pct"/>
            <w:vAlign w:val="center"/>
          </w:tcPr>
          <w:p w14:paraId="2E55A7B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270EE6F4"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01BED438"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10E016F4"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6A542C32" w14:textId="77777777" w:rsidTr="00FB575E">
        <w:tc>
          <w:tcPr>
            <w:tcW w:w="376" w:type="pct"/>
            <w:vAlign w:val="center"/>
          </w:tcPr>
          <w:p w14:paraId="6621A2DD"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3371F1E5"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3559B07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CD389A4"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8EA64B4" w14:textId="77777777" w:rsidTr="00FB575E">
        <w:tc>
          <w:tcPr>
            <w:tcW w:w="376" w:type="pct"/>
            <w:vAlign w:val="center"/>
          </w:tcPr>
          <w:p w14:paraId="3A306F47"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6F29CCF5"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31A8CED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414B181"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07B4D8D" w14:textId="77777777" w:rsidTr="00FB575E">
        <w:tc>
          <w:tcPr>
            <w:tcW w:w="376" w:type="pct"/>
            <w:vAlign w:val="center"/>
          </w:tcPr>
          <w:p w14:paraId="732601C3"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141E94C5" w14:textId="77777777" w:rsidR="009F0246" w:rsidRPr="00C60F9E" w:rsidRDefault="009F024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743E1803" w14:textId="77777777" w:rsidR="009F0246" w:rsidRPr="00C60F9E" w:rsidDel="780F555B" w:rsidRDefault="009F024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0D2C321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38B424C"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6D5DD5ED" w14:textId="77777777" w:rsidTr="00FB575E">
        <w:tc>
          <w:tcPr>
            <w:tcW w:w="376" w:type="pct"/>
            <w:vAlign w:val="center"/>
          </w:tcPr>
          <w:p w14:paraId="555B0272"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1F79C2A8" w14:textId="77777777" w:rsidR="009F0246" w:rsidRPr="00C60F9E" w:rsidRDefault="009F0246"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1D2D6872" w14:textId="77777777" w:rsidR="009F0246" w:rsidRPr="00C60F9E" w:rsidRDefault="009F0246"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720CA6D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A69869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39E39F7" w14:textId="77777777" w:rsidTr="00FB575E">
        <w:tc>
          <w:tcPr>
            <w:tcW w:w="376" w:type="pct"/>
            <w:vAlign w:val="center"/>
          </w:tcPr>
          <w:p w14:paraId="43E4DB56"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3DBF3DFF" w14:textId="77777777" w:rsidR="009F0246" w:rsidRPr="00C60F9E" w:rsidRDefault="009F0246"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6CBA2B9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3D2806E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07C79A2B" w14:textId="77777777" w:rsidTr="00FB575E">
        <w:tc>
          <w:tcPr>
            <w:tcW w:w="376" w:type="pct"/>
            <w:vAlign w:val="center"/>
          </w:tcPr>
          <w:p w14:paraId="28229558"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51C817E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044AB977"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41B9BFF4"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0E05D68D"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110489B6" w14:textId="77777777" w:rsidR="009F0246" w:rsidRPr="00C60F9E" w:rsidRDefault="009F0246"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7623BE37" w14:textId="77777777" w:rsidR="009F0246" w:rsidRPr="00C60F9E" w:rsidRDefault="009F0246" w:rsidP="00FB575E">
            <w:pPr>
              <w:spacing w:after="0" w:line="240" w:lineRule="auto"/>
              <w:rPr>
                <w:rFonts w:ascii="Calibri Light" w:hAnsi="Calibri Light" w:cs="Calibri Light"/>
                <w:sz w:val="24"/>
                <w:szCs w:val="24"/>
                <w:lang w:val="lt-LT"/>
              </w:rPr>
            </w:pPr>
          </w:p>
          <w:p w14:paraId="54453F89" w14:textId="77777777" w:rsidR="009F0246" w:rsidRPr="00C60F9E" w:rsidRDefault="009F0246" w:rsidP="00FB575E">
            <w:pPr>
              <w:spacing w:after="0" w:line="240" w:lineRule="auto"/>
              <w:rPr>
                <w:rFonts w:ascii="Calibri Light" w:hAnsi="Calibri Light" w:cs="Calibri Light"/>
                <w:sz w:val="24"/>
                <w:szCs w:val="24"/>
                <w:lang w:val="lt-LT"/>
              </w:rPr>
            </w:pPr>
          </w:p>
          <w:p w14:paraId="7FA358D6" w14:textId="77777777" w:rsidR="009F0246" w:rsidRPr="00C60F9E" w:rsidRDefault="009F0246" w:rsidP="00FB575E">
            <w:pPr>
              <w:spacing w:after="0" w:line="240" w:lineRule="auto"/>
              <w:rPr>
                <w:rFonts w:ascii="Calibri Light" w:hAnsi="Calibri Light" w:cs="Calibri Light"/>
                <w:sz w:val="24"/>
                <w:szCs w:val="24"/>
                <w:lang w:val="lt-LT"/>
              </w:rPr>
            </w:pPr>
          </w:p>
          <w:p w14:paraId="3894036D" w14:textId="77777777" w:rsidR="009F0246" w:rsidRPr="00C60F9E" w:rsidRDefault="009F0246" w:rsidP="00FB575E">
            <w:pPr>
              <w:spacing w:after="0" w:line="240" w:lineRule="auto"/>
              <w:rPr>
                <w:rFonts w:ascii="Calibri Light" w:hAnsi="Calibri Light" w:cs="Calibri Light"/>
                <w:sz w:val="24"/>
                <w:szCs w:val="24"/>
                <w:lang w:val="lt-LT"/>
              </w:rPr>
            </w:pPr>
          </w:p>
          <w:p w14:paraId="215445D7" w14:textId="77777777" w:rsidR="009F0246" w:rsidRPr="00C60F9E" w:rsidRDefault="009F0246" w:rsidP="00FB575E">
            <w:pPr>
              <w:spacing w:after="0" w:line="240" w:lineRule="auto"/>
              <w:rPr>
                <w:rFonts w:ascii="Calibri Light" w:hAnsi="Calibri Light" w:cs="Calibri Light"/>
                <w:sz w:val="24"/>
                <w:szCs w:val="24"/>
                <w:lang w:val="lt-LT"/>
              </w:rPr>
            </w:pPr>
          </w:p>
          <w:p w14:paraId="39080965"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45D3BB1"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982627B" w14:textId="77777777" w:rsidTr="00FB575E">
        <w:tc>
          <w:tcPr>
            <w:tcW w:w="376" w:type="pct"/>
            <w:vAlign w:val="center"/>
          </w:tcPr>
          <w:p w14:paraId="0F72253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29095371"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29" w:type="pct"/>
          </w:tcPr>
          <w:p w14:paraId="65D2E7F2"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7191D35"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2DC79D43" w14:textId="77777777" w:rsidTr="00FB575E">
        <w:tc>
          <w:tcPr>
            <w:tcW w:w="376" w:type="pct"/>
            <w:vAlign w:val="center"/>
          </w:tcPr>
          <w:p w14:paraId="2A08D59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3.11</w:t>
            </w:r>
          </w:p>
        </w:tc>
        <w:tc>
          <w:tcPr>
            <w:tcW w:w="1966" w:type="pct"/>
          </w:tcPr>
          <w:p w14:paraId="2FF5B6BA" w14:textId="77777777" w:rsidR="009F0246" w:rsidRPr="00C60F9E" w:rsidRDefault="009F0246" w:rsidP="00FB575E">
            <w:pPr>
              <w:pStyle w:val="prastasis1"/>
              <w:rPr>
                <w:rStyle w:val="Numatytasispastraiposriftas1"/>
                <w:rFonts w:ascii="Calibri Light" w:eastAsia="Times New Roman" w:hAnsi="Calibri Light" w:cs="Calibri Light"/>
              </w:rPr>
            </w:pPr>
            <w:r w:rsidRPr="00C60F9E">
              <w:rPr>
                <w:rFonts w:ascii="Calibri Light" w:eastAsia="Times New Roman" w:hAnsi="Calibri Light" w:cs="Calibri Light"/>
              </w:rPr>
              <w:t>Perkančioji organizacija įsipareigoja vienu automobiliu nuomos laikotarpiu nuvažiuoti ne daugiau  150 000 km.</w:t>
            </w:r>
          </w:p>
        </w:tc>
        <w:tc>
          <w:tcPr>
            <w:tcW w:w="1329" w:type="pct"/>
          </w:tcPr>
          <w:p w14:paraId="006FC701" w14:textId="77777777" w:rsidR="009F0246" w:rsidRPr="00C60F9E" w:rsidRDefault="009F0246" w:rsidP="00FB575E">
            <w:pPr>
              <w:spacing w:after="0" w:line="240" w:lineRule="auto"/>
              <w:rPr>
                <w:rFonts w:ascii="Calibri Light" w:hAnsi="Calibri Light" w:cs="Calibri Light"/>
                <w:sz w:val="24"/>
                <w:szCs w:val="24"/>
                <w:lang w:val="lt-LT"/>
              </w:rPr>
            </w:pPr>
          </w:p>
        </w:tc>
        <w:tc>
          <w:tcPr>
            <w:tcW w:w="1329" w:type="pct"/>
          </w:tcPr>
          <w:p w14:paraId="5B322523" w14:textId="77777777" w:rsidR="009F0246" w:rsidRPr="00C60F9E" w:rsidRDefault="009F0246" w:rsidP="00FB575E">
            <w:pPr>
              <w:spacing w:after="0" w:line="240" w:lineRule="auto"/>
              <w:rPr>
                <w:rFonts w:ascii="Calibri Light" w:hAnsi="Calibri Light" w:cs="Calibri Light"/>
                <w:sz w:val="24"/>
                <w:szCs w:val="24"/>
                <w:lang w:val="lt-LT"/>
              </w:rPr>
            </w:pPr>
          </w:p>
        </w:tc>
      </w:tr>
    </w:tbl>
    <w:p w14:paraId="3D785DFC" w14:textId="77777777" w:rsidR="009F0246" w:rsidRPr="001A1EE6" w:rsidRDefault="009F0246" w:rsidP="009F0246">
      <w:pPr>
        <w:pStyle w:val="ListParagraph"/>
        <w:tabs>
          <w:tab w:val="left" w:pos="0"/>
        </w:tabs>
        <w:spacing w:after="0"/>
        <w:ind w:left="0"/>
        <w:rPr>
          <w:rFonts w:ascii="Calibri Light" w:hAnsi="Calibri Light" w:cs="Calibri Light"/>
          <w:lang w:val="lt-LT"/>
        </w:rPr>
      </w:pPr>
    </w:p>
    <w:p w14:paraId="3B5A184E" w14:textId="7BA15473" w:rsidR="00C47E4B" w:rsidRPr="009F024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9F0246" w:rsidRPr="001A1EE6" w14:paraId="471C7C4E" w14:textId="77777777" w:rsidTr="009F0246">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AEB29" w14:textId="77777777" w:rsidR="009F0246" w:rsidRPr="009F0246" w:rsidRDefault="009F0246" w:rsidP="009F0246">
            <w:pPr>
              <w:tabs>
                <w:tab w:val="center" w:pos="4680"/>
                <w:tab w:val="right" w:pos="9360"/>
              </w:tabs>
              <w:jc w:val="center"/>
              <w:rPr>
                <w:rFonts w:ascii="Calibri Light" w:hAnsi="Calibri Light" w:cs="Calibri Light"/>
                <w:b/>
                <w:lang w:val="lt-LT"/>
              </w:rPr>
            </w:pPr>
            <w:r w:rsidRPr="009F0246">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C2D7B"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299A42"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0F8FE5" w14:textId="77777777" w:rsidR="009F0246" w:rsidRDefault="009F0246" w:rsidP="009F0246">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02DB1" w14:textId="77777777" w:rsidR="009F0246" w:rsidRPr="001A1EE6" w:rsidRDefault="009F0246" w:rsidP="009F0246">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B5AF8D"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Kaina EUR be PVM</w:t>
            </w:r>
          </w:p>
        </w:tc>
      </w:tr>
      <w:tr w:rsidR="009F0246" w:rsidRPr="001A1EE6" w14:paraId="1CE7FE26"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98C23"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1DF59"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241DB"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55762" w14:textId="77777777" w:rsidR="009F0246" w:rsidRDefault="009F0246"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628DD" w14:textId="77777777" w:rsidR="009F0246" w:rsidRPr="001A1EE6" w:rsidRDefault="009F0246"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6A6D17" w14:textId="77777777" w:rsidR="009F0246" w:rsidRPr="001A1EE6" w:rsidRDefault="009F0246" w:rsidP="00FB575E">
            <w:pPr>
              <w:jc w:val="center"/>
              <w:rPr>
                <w:rFonts w:ascii="Calibri Light" w:hAnsi="Calibri Light" w:cs="Calibri Light"/>
                <w:b/>
                <w:lang w:val="en-GB"/>
              </w:rPr>
            </w:pPr>
            <w:r>
              <w:rPr>
                <w:rFonts w:ascii="Calibri Light" w:hAnsi="Calibri Light" w:cs="Calibri Light"/>
                <w:b/>
                <w:lang w:val="en-GB"/>
              </w:rPr>
              <w:t>F=C×D×E</w:t>
            </w:r>
          </w:p>
        </w:tc>
      </w:tr>
      <w:tr w:rsidR="009F0246" w:rsidRPr="001A1EE6" w14:paraId="071457E8"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0B0DB5C6" w14:textId="77777777" w:rsidR="009F0246" w:rsidRPr="001A1EE6" w:rsidRDefault="009F0246"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280328B9" w14:textId="73BA4A08" w:rsidR="009F0246" w:rsidRPr="001A1EE6" w:rsidRDefault="009F0246" w:rsidP="00FB575E">
            <w:pPr>
              <w:tabs>
                <w:tab w:val="left" w:pos="0"/>
                <w:tab w:val="left" w:pos="720"/>
              </w:tabs>
              <w:jc w:val="left"/>
              <w:rPr>
                <w:rFonts w:ascii="Calibri Light" w:hAnsi="Calibri Light" w:cs="Calibri Light"/>
                <w:lang w:val="lt-LT"/>
              </w:rPr>
            </w:pPr>
            <w:r w:rsidRPr="009C1323">
              <w:rPr>
                <w:rFonts w:ascii="Calibri Light" w:hAnsi="Calibri Light" w:cs="Calibri Light"/>
                <w:lang w:val="lt-LT"/>
              </w:rPr>
              <w:t>Šiaulių – 2 automobiliai (penkta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1C3E191A" w14:textId="038EFA0F" w:rsidR="009F0246" w:rsidRPr="001A1EE6" w:rsidRDefault="009F0246"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1555B066" w14:textId="77777777" w:rsidR="009F0246" w:rsidRPr="001A1EE6" w:rsidRDefault="009F0246"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135CE424" w14:textId="77777777" w:rsidR="009F0246" w:rsidRPr="001A1EE6" w:rsidRDefault="009F0246"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6DA8FD8F" w14:textId="77777777" w:rsidR="009F0246" w:rsidRPr="001A1EE6" w:rsidRDefault="009F0246" w:rsidP="00FB575E">
            <w:pPr>
              <w:tabs>
                <w:tab w:val="left" w:pos="0"/>
                <w:tab w:val="left" w:pos="720"/>
              </w:tabs>
              <w:jc w:val="center"/>
              <w:rPr>
                <w:rFonts w:ascii="Calibri Light" w:hAnsi="Calibri Light" w:cs="Calibri Light"/>
                <w:lang w:val="lt-LT"/>
              </w:rPr>
            </w:pPr>
          </w:p>
        </w:tc>
      </w:tr>
      <w:tr w:rsidR="009F0246" w:rsidRPr="001A1EE6" w14:paraId="160FF348"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327D039F" w14:textId="77777777" w:rsidR="009F0246" w:rsidRPr="001A1EE6" w:rsidRDefault="009F0246"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0100C847" w14:textId="77777777" w:rsidR="009F0246" w:rsidRPr="001A1EE6" w:rsidRDefault="009F0246" w:rsidP="00FB575E">
            <w:pPr>
              <w:tabs>
                <w:tab w:val="left" w:pos="0"/>
                <w:tab w:val="left" w:pos="720"/>
              </w:tabs>
              <w:jc w:val="center"/>
              <w:rPr>
                <w:rFonts w:ascii="Calibri Light" w:hAnsi="Calibri Light" w:cs="Calibri Light"/>
              </w:rPr>
            </w:pPr>
          </w:p>
        </w:tc>
      </w:tr>
      <w:tr w:rsidR="009F0246" w:rsidRPr="001A1EE6" w14:paraId="57D13BC4"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7CF4E06E" w14:textId="77777777" w:rsidR="009F0246" w:rsidRPr="001A1EE6" w:rsidRDefault="009F0246"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5952C80B" w14:textId="77777777" w:rsidR="009F0246" w:rsidRPr="001A1EE6" w:rsidRDefault="009F0246" w:rsidP="00FB575E">
            <w:pPr>
              <w:tabs>
                <w:tab w:val="left" w:pos="0"/>
                <w:tab w:val="left" w:pos="720"/>
              </w:tabs>
              <w:jc w:val="center"/>
              <w:rPr>
                <w:rFonts w:ascii="Calibri Light" w:hAnsi="Calibri Light" w:cs="Calibri Light"/>
                <w:b/>
                <w:bCs/>
              </w:rPr>
            </w:pPr>
          </w:p>
        </w:tc>
      </w:tr>
    </w:tbl>
    <w:p w14:paraId="65D8877F" w14:textId="45C40812" w:rsidR="00D62727" w:rsidRPr="001A1EE6" w:rsidRDefault="00C47E4B"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r>
      <w:r w:rsidR="00D62727" w:rsidRPr="001A1EE6">
        <w:rPr>
          <w:rFonts w:ascii="Calibri Light" w:hAnsi="Calibri Light" w:cs="Calibri Light"/>
          <w:b/>
          <w:sz w:val="16"/>
          <w:szCs w:val="16"/>
          <w:lang w:val="lt-LT"/>
        </w:rPr>
        <w:t xml:space="preserve">*Į kainą turi būti įskaičiuota PVM, kiti mokesčiai bei visos kitos išlaidos. </w:t>
      </w:r>
      <w:r w:rsidR="008354EE" w:rsidRPr="001A1EE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1A1EE6">
        <w:rPr>
          <w:rFonts w:ascii="Calibri Light" w:hAnsi="Calibri Light" w:cs="Calibri Light"/>
          <w:b/>
          <w:sz w:val="16"/>
          <w:szCs w:val="16"/>
          <w:lang w:val="lt-LT"/>
        </w:rPr>
        <w:t>.</w:t>
      </w:r>
    </w:p>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77D7BCF4" w14:textId="6A5C2D1C" w:rsidR="00AB32EB" w:rsidRPr="00E464CA" w:rsidRDefault="00AB32EB" w:rsidP="00AB32EB">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AB32EB" w14:paraId="03062085" w14:textId="77777777" w:rsidTr="005C13C3">
        <w:tc>
          <w:tcPr>
            <w:tcW w:w="7280" w:type="dxa"/>
            <w:shd w:val="clear" w:color="auto" w:fill="F2F2F2" w:themeFill="background1" w:themeFillShade="F2"/>
          </w:tcPr>
          <w:p w14:paraId="2A78C82A" w14:textId="77777777" w:rsidR="00AB32EB" w:rsidRPr="00E464CA" w:rsidRDefault="00AB32EB"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76A3BFE8" w14:textId="77777777" w:rsidR="00AB32EB" w:rsidRDefault="00AB32EB" w:rsidP="005C13C3">
            <w:pPr>
              <w:tabs>
                <w:tab w:val="left" w:pos="1089"/>
              </w:tabs>
              <w:rPr>
                <w:rFonts w:ascii="Calibri Light" w:hAnsi="Calibri Light" w:cs="Calibri Light"/>
                <w:lang w:val="lt-LT"/>
              </w:rPr>
            </w:pPr>
          </w:p>
        </w:tc>
      </w:tr>
    </w:tbl>
    <w:p w14:paraId="5B3E15D0" w14:textId="77777777" w:rsidR="00AB32EB" w:rsidRPr="001A1EE6" w:rsidRDefault="00AB32EB"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693F4" w14:textId="77777777" w:rsidR="00DE01F1" w:rsidRDefault="00DE01F1">
      <w:pPr>
        <w:spacing w:after="0" w:line="240" w:lineRule="auto"/>
      </w:pPr>
      <w:r>
        <w:separator/>
      </w:r>
    </w:p>
  </w:endnote>
  <w:endnote w:type="continuationSeparator" w:id="0">
    <w:p w14:paraId="49ADE3BB" w14:textId="77777777" w:rsidR="00DE01F1" w:rsidRDefault="00DE0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D6DF" w14:textId="77777777" w:rsidR="00DE01F1" w:rsidRDefault="00DE01F1">
      <w:pPr>
        <w:spacing w:after="0" w:line="240" w:lineRule="auto"/>
      </w:pPr>
      <w:r>
        <w:separator/>
      </w:r>
    </w:p>
  </w:footnote>
  <w:footnote w:type="continuationSeparator" w:id="0">
    <w:p w14:paraId="7D29E534" w14:textId="77777777" w:rsidR="00DE01F1" w:rsidRDefault="00DE01F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3F0"/>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12E7"/>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4164"/>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34779"/>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323"/>
    <w:rsid w:val="009C1CD8"/>
    <w:rsid w:val="009C3BD8"/>
    <w:rsid w:val="009C601C"/>
    <w:rsid w:val="009D0B8C"/>
    <w:rsid w:val="009E0C15"/>
    <w:rsid w:val="009E20CC"/>
    <w:rsid w:val="009F0246"/>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32EB"/>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3F11"/>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01F1"/>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555D6"/>
    <w:rsid w:val="00F6372C"/>
    <w:rsid w:val="00F63E39"/>
    <w:rsid w:val="00F64268"/>
    <w:rsid w:val="00FA6295"/>
    <w:rsid w:val="00FB0496"/>
    <w:rsid w:val="00FB46C5"/>
    <w:rsid w:val="00FC044B"/>
    <w:rsid w:val="00FC2D9C"/>
    <w:rsid w:val="00FC69C5"/>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9F0246"/>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9F024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9F0246"/>
  </w:style>
  <w:style w:type="character" w:customStyle="1" w:styleId="eop">
    <w:name w:val="eop"/>
    <w:basedOn w:val="DefaultParagraphFont"/>
    <w:rsid w:val="009F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76</TotalTime>
  <Pages>1</Pages>
  <Words>4810</Words>
  <Characters>2743</Characters>
  <Application>Microsoft Office Word</Application>
  <DocSecurity>0</DocSecurity>
  <Lines>22</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2023-01-03T07:26:00Z</dcterms:created>
  <dcterms:modified xsi:type="dcterms:W3CDTF">2025-10-28T06:46:00Z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